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FED" w:rsidRDefault="00F11D58" w:rsidP="00F11D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D58">
        <w:rPr>
          <w:rFonts w:ascii="Times New Roman" w:hAnsi="Times New Roman" w:cs="Times New Roman"/>
          <w:b/>
          <w:sz w:val="28"/>
          <w:szCs w:val="28"/>
        </w:rPr>
        <w:t>Задания на СРО</w:t>
      </w:r>
    </w:p>
    <w:p w:rsidR="00F11D58" w:rsidRDefault="00F11D58" w:rsidP="00F11D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4394"/>
        <w:gridCol w:w="992"/>
        <w:gridCol w:w="1134"/>
        <w:gridCol w:w="1560"/>
        <w:gridCol w:w="992"/>
      </w:tblGrid>
      <w:tr w:rsidR="00026ECF" w:rsidRPr="00026ECF" w:rsidTr="00940BF5">
        <w:trPr>
          <w:trHeight w:val="430"/>
        </w:trPr>
        <w:tc>
          <w:tcPr>
            <w:tcW w:w="709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Темы, задания, виды работ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часов.</w:t>
            </w:r>
          </w:p>
        </w:tc>
        <w:tc>
          <w:tcPr>
            <w:tcW w:w="1134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26ECF">
              <w:rPr>
                <w:rFonts w:ascii="Times New Roman" w:eastAsia="Calibri" w:hAnsi="Times New Roman" w:cs="Times New Roman"/>
              </w:rPr>
              <w:t>Литер</w:t>
            </w:r>
            <w:r w:rsidRPr="00026ECF">
              <w:rPr>
                <w:rFonts w:ascii="Times New Roman" w:eastAsia="Calibri" w:hAnsi="Times New Roman" w:cs="Times New Roman"/>
              </w:rPr>
              <w:t>а</w:t>
            </w:r>
            <w:r w:rsidRPr="00026ECF">
              <w:rPr>
                <w:rFonts w:ascii="Times New Roman" w:eastAsia="Calibri" w:hAnsi="Times New Roman" w:cs="Times New Roman"/>
              </w:rPr>
              <w:t>тура</w:t>
            </w:r>
          </w:p>
        </w:tc>
        <w:tc>
          <w:tcPr>
            <w:tcW w:w="1560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Форма о</w:t>
            </w: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четности</w:t>
            </w:r>
          </w:p>
        </w:tc>
        <w:tc>
          <w:tcPr>
            <w:tcW w:w="992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Сроки сдачи, неделя</w:t>
            </w:r>
          </w:p>
        </w:tc>
      </w:tr>
      <w:tr w:rsidR="00026ECF" w:rsidRPr="00026ECF" w:rsidTr="00940BF5">
        <w:tc>
          <w:tcPr>
            <w:tcW w:w="709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026ECF" w:rsidRPr="00026ECF" w:rsidRDefault="00026ECF" w:rsidP="00026ECF">
            <w:pPr>
              <w:tabs>
                <w:tab w:val="left" w:pos="7920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24"/>
                <w:szCs w:val="28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8"/>
              </w:rPr>
              <w:t>История развития зоопсихологии от а</w:t>
            </w:r>
            <w:r w:rsidRPr="00026ECF">
              <w:rPr>
                <w:rFonts w:ascii="Times New Roman" w:eastAsia="Calibri" w:hAnsi="Times New Roman" w:cs="Times New Roman"/>
                <w:sz w:val="24"/>
                <w:szCs w:val="28"/>
              </w:rPr>
              <w:t>н</w:t>
            </w:r>
            <w:r w:rsidRPr="00026ECF">
              <w:rPr>
                <w:rFonts w:ascii="Times New Roman" w:eastAsia="Calibri" w:hAnsi="Times New Roman" w:cs="Times New Roman"/>
                <w:sz w:val="24"/>
                <w:szCs w:val="28"/>
              </w:rPr>
              <w:t>тичности до наших времен.</w:t>
            </w:r>
          </w:p>
        </w:tc>
        <w:tc>
          <w:tcPr>
            <w:tcW w:w="992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26ECF">
              <w:rPr>
                <w:rFonts w:ascii="Times New Roman" w:eastAsia="Calibri" w:hAnsi="Times New Roman" w:cs="Times New Roman"/>
              </w:rPr>
              <w:t>1,2</w:t>
            </w:r>
          </w:p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Реферат  </w:t>
            </w:r>
          </w:p>
        </w:tc>
        <w:tc>
          <w:tcPr>
            <w:tcW w:w="992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26ECF" w:rsidRPr="00026ECF" w:rsidTr="00940BF5">
        <w:tc>
          <w:tcPr>
            <w:tcW w:w="709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center"/>
          </w:tcPr>
          <w:p w:rsidR="00026ECF" w:rsidRPr="00026ECF" w:rsidRDefault="00026ECF" w:rsidP="00026ECF">
            <w:pPr>
              <w:tabs>
                <w:tab w:val="left" w:pos="79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026ECF">
              <w:rPr>
                <w:rFonts w:ascii="Times New Roman" w:eastAsia="Calibri" w:hAnsi="Times New Roman" w:cs="Times New Roman"/>
                <w:sz w:val="24"/>
              </w:rPr>
              <w:t>Научение</w:t>
            </w:r>
            <w:proofErr w:type="spellEnd"/>
            <w:r w:rsidRPr="00026ECF">
              <w:rPr>
                <w:rFonts w:ascii="Times New Roman" w:eastAsia="Calibri" w:hAnsi="Times New Roman" w:cs="Times New Roman"/>
                <w:sz w:val="24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26ECF">
              <w:rPr>
                <w:rFonts w:ascii="Times New Roman" w:eastAsia="Calibri" w:hAnsi="Times New Roman" w:cs="Times New Roman"/>
              </w:rPr>
              <w:t>1,2</w:t>
            </w:r>
          </w:p>
        </w:tc>
        <w:tc>
          <w:tcPr>
            <w:tcW w:w="1560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Реферат  </w:t>
            </w:r>
          </w:p>
        </w:tc>
        <w:tc>
          <w:tcPr>
            <w:tcW w:w="992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026ECF" w:rsidRPr="00026ECF" w:rsidTr="00940BF5">
        <w:trPr>
          <w:trHeight w:val="345"/>
        </w:trPr>
        <w:tc>
          <w:tcPr>
            <w:tcW w:w="709" w:type="dxa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026ECF" w:rsidRPr="00026ECF" w:rsidRDefault="00026ECF" w:rsidP="00026ECF">
            <w:pPr>
              <w:tabs>
                <w:tab w:val="left" w:pos="79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8"/>
              </w:rPr>
              <w:t>Изучение поведения животных.</w:t>
            </w:r>
          </w:p>
        </w:tc>
        <w:tc>
          <w:tcPr>
            <w:tcW w:w="992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26ECF">
              <w:rPr>
                <w:rFonts w:ascii="Times New Roman" w:eastAsia="Calibri" w:hAnsi="Times New Roman" w:cs="Times New Roman"/>
              </w:rPr>
              <w:t>1,2</w:t>
            </w:r>
          </w:p>
        </w:tc>
        <w:tc>
          <w:tcPr>
            <w:tcW w:w="1560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Реферат  </w:t>
            </w:r>
          </w:p>
        </w:tc>
        <w:tc>
          <w:tcPr>
            <w:tcW w:w="992" w:type="dxa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026ECF" w:rsidRPr="00026ECF" w:rsidTr="00940BF5">
        <w:tc>
          <w:tcPr>
            <w:tcW w:w="709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026ECF" w:rsidRPr="00026ECF" w:rsidRDefault="00026ECF" w:rsidP="00026ECF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Психика на стадии интеллекта. Опыты </w:t>
            </w:r>
            <w:proofErr w:type="spellStart"/>
            <w:r w:rsidRPr="00026ECF">
              <w:rPr>
                <w:rFonts w:ascii="Times New Roman" w:eastAsia="Calibri" w:hAnsi="Times New Roman" w:cs="Times New Roman"/>
                <w:sz w:val="24"/>
                <w:szCs w:val="28"/>
              </w:rPr>
              <w:t>В.Келлера</w:t>
            </w:r>
            <w:proofErr w:type="spellEnd"/>
          </w:p>
        </w:tc>
        <w:tc>
          <w:tcPr>
            <w:tcW w:w="992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26ECF">
              <w:rPr>
                <w:rFonts w:ascii="Times New Roman" w:eastAsia="Calibri" w:hAnsi="Times New Roman" w:cs="Times New Roman"/>
              </w:rPr>
              <w:t>1,2</w:t>
            </w:r>
          </w:p>
        </w:tc>
        <w:tc>
          <w:tcPr>
            <w:tcW w:w="1560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Реферат  </w:t>
            </w:r>
          </w:p>
        </w:tc>
        <w:tc>
          <w:tcPr>
            <w:tcW w:w="992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026ECF" w:rsidRPr="00026ECF" w:rsidTr="00940BF5">
        <w:tc>
          <w:tcPr>
            <w:tcW w:w="709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026ECF" w:rsidRPr="00026ECF" w:rsidRDefault="00026ECF" w:rsidP="00026ECF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8"/>
              </w:rPr>
              <w:t>Эволюция психики и антропогенез</w:t>
            </w:r>
          </w:p>
        </w:tc>
        <w:tc>
          <w:tcPr>
            <w:tcW w:w="992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26ECF">
              <w:rPr>
                <w:rFonts w:ascii="Times New Roman" w:eastAsia="Calibri" w:hAnsi="Times New Roman" w:cs="Times New Roman"/>
              </w:rPr>
              <w:t>1,2</w:t>
            </w:r>
          </w:p>
        </w:tc>
        <w:tc>
          <w:tcPr>
            <w:tcW w:w="1560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Реферат  </w:t>
            </w:r>
          </w:p>
        </w:tc>
        <w:tc>
          <w:tcPr>
            <w:tcW w:w="992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026ECF" w:rsidRPr="00026ECF" w:rsidTr="00940BF5">
        <w:trPr>
          <w:trHeight w:val="510"/>
        </w:trPr>
        <w:tc>
          <w:tcPr>
            <w:tcW w:w="9781" w:type="dxa"/>
            <w:gridSpan w:val="6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Другие виды работ по СРО</w:t>
            </w:r>
          </w:p>
        </w:tc>
      </w:tr>
      <w:tr w:rsidR="00026ECF" w:rsidRPr="00026ECF" w:rsidTr="00940BF5">
        <w:tc>
          <w:tcPr>
            <w:tcW w:w="709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026ECF" w:rsidRPr="00026ECF" w:rsidRDefault="00026ECF" w:rsidP="000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6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лекционным занятиям</w:t>
            </w:r>
          </w:p>
          <w:p w:rsidR="00026ECF" w:rsidRPr="00026ECF" w:rsidRDefault="00026ECF" w:rsidP="000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6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(0,5 </w:t>
            </w:r>
            <w:proofErr w:type="spellStart"/>
            <w:r w:rsidRPr="00026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026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кол-во занятий)</w:t>
            </w:r>
          </w:p>
        </w:tc>
        <w:tc>
          <w:tcPr>
            <w:tcW w:w="992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34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ind w:firstLine="454"/>
              <w:jc w:val="center"/>
              <w:rPr>
                <w:rFonts w:ascii="Times New Roman" w:eastAsia="Calibri" w:hAnsi="Times New Roman" w:cs="Times New Roman"/>
              </w:rPr>
            </w:pPr>
            <w:r w:rsidRPr="00026EC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6ECF" w:rsidRPr="00026ECF" w:rsidTr="00940BF5">
        <w:tc>
          <w:tcPr>
            <w:tcW w:w="709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026ECF" w:rsidRPr="00026ECF" w:rsidRDefault="00026ECF" w:rsidP="000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6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к практическим занятиям </w:t>
            </w:r>
          </w:p>
          <w:p w:rsidR="00026ECF" w:rsidRPr="00026ECF" w:rsidRDefault="00026ECF" w:rsidP="000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6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(0,5 </w:t>
            </w:r>
            <w:proofErr w:type="spellStart"/>
            <w:r w:rsidRPr="00026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026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45 кол-во занятий)</w:t>
            </w:r>
          </w:p>
        </w:tc>
        <w:tc>
          <w:tcPr>
            <w:tcW w:w="992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134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ind w:firstLine="45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6ECF" w:rsidRPr="00026ECF" w:rsidTr="00940BF5">
        <w:tc>
          <w:tcPr>
            <w:tcW w:w="709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026ECF" w:rsidRPr="00026ECF" w:rsidRDefault="00026ECF" w:rsidP="000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6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к лабораторным занятиям (05 </w:t>
            </w:r>
            <w:proofErr w:type="spellStart"/>
            <w:r w:rsidRPr="00026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026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кол-во </w:t>
            </w:r>
            <w:proofErr w:type="spellStart"/>
            <w:r w:rsidRPr="00026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</w:t>
            </w:r>
            <w:proofErr w:type="spellEnd"/>
            <w:r w:rsidRPr="00026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92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ind w:firstLine="454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6ECF" w:rsidRPr="00026ECF" w:rsidTr="00940BF5">
        <w:tc>
          <w:tcPr>
            <w:tcW w:w="709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026ECF" w:rsidRPr="00026ECF" w:rsidRDefault="00026ECF" w:rsidP="000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6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текущим контрольным мероприятиям (1 час на 6 вид контроля)</w:t>
            </w:r>
          </w:p>
        </w:tc>
        <w:tc>
          <w:tcPr>
            <w:tcW w:w="992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6ECF" w:rsidRPr="00026ECF" w:rsidTr="00940BF5">
        <w:tc>
          <w:tcPr>
            <w:tcW w:w="709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026ECF" w:rsidRPr="00026ECF" w:rsidRDefault="00026ECF" w:rsidP="000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6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к </w:t>
            </w:r>
            <w:proofErr w:type="gramStart"/>
            <w:r w:rsidRPr="00026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рубежный</w:t>
            </w:r>
            <w:proofErr w:type="gramEnd"/>
            <w:r w:rsidRPr="00026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контролю </w:t>
            </w:r>
          </w:p>
          <w:p w:rsidR="00026ECF" w:rsidRPr="00026ECF" w:rsidRDefault="00026ECF" w:rsidP="00026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6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 часа на 2 РК)</w:t>
            </w:r>
          </w:p>
        </w:tc>
        <w:tc>
          <w:tcPr>
            <w:tcW w:w="992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6ECF" w:rsidRPr="00026ECF" w:rsidTr="00940BF5">
        <w:tc>
          <w:tcPr>
            <w:tcW w:w="709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026ECF" w:rsidRPr="00026ECF" w:rsidRDefault="00026ECF" w:rsidP="00026E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26E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часов по СРО</w:t>
            </w:r>
          </w:p>
        </w:tc>
        <w:tc>
          <w:tcPr>
            <w:tcW w:w="992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6E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60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26ECF" w:rsidRPr="00026ECF" w:rsidRDefault="00026ECF" w:rsidP="00026E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F11D58" w:rsidRDefault="00F11D58" w:rsidP="00F11D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26ECF" w:rsidRDefault="00026ECF" w:rsidP="00026E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ECF">
        <w:rPr>
          <w:rFonts w:ascii="Times New Roman" w:hAnsi="Times New Roman" w:cs="Times New Roman"/>
          <w:b/>
          <w:sz w:val="28"/>
          <w:szCs w:val="28"/>
        </w:rPr>
        <w:t>Литература для подготовки:</w:t>
      </w:r>
    </w:p>
    <w:p w:rsidR="00026ECF" w:rsidRDefault="00026ECF" w:rsidP="00026E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6ECF" w:rsidRPr="00026ECF" w:rsidRDefault="00026ECF" w:rsidP="00026E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ECF">
        <w:rPr>
          <w:rFonts w:ascii="Times New Roman" w:hAnsi="Times New Roman" w:cs="Times New Roman"/>
          <w:sz w:val="28"/>
          <w:szCs w:val="28"/>
        </w:rPr>
        <w:t>1. Фабри К.Э Основы зоопсихологии. - М.: Изд-во Московского униве</w:t>
      </w:r>
      <w:r w:rsidRPr="00026ECF">
        <w:rPr>
          <w:rFonts w:ascii="Times New Roman" w:hAnsi="Times New Roman" w:cs="Times New Roman"/>
          <w:sz w:val="28"/>
          <w:szCs w:val="28"/>
        </w:rPr>
        <w:t>р</w:t>
      </w:r>
      <w:r w:rsidRPr="00026ECF">
        <w:rPr>
          <w:rFonts w:ascii="Times New Roman" w:hAnsi="Times New Roman" w:cs="Times New Roman"/>
          <w:sz w:val="28"/>
          <w:szCs w:val="28"/>
        </w:rPr>
        <w:t>ситета,  1976.</w:t>
      </w:r>
    </w:p>
    <w:p w:rsidR="00026ECF" w:rsidRPr="00026ECF" w:rsidRDefault="00026ECF" w:rsidP="00026E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ECF">
        <w:rPr>
          <w:rFonts w:ascii="Times New Roman" w:hAnsi="Times New Roman" w:cs="Times New Roman"/>
          <w:sz w:val="28"/>
          <w:szCs w:val="28"/>
        </w:rPr>
        <w:t>2. Фабри К.Э. Основы зоопсихологии.– 3-е изд. – М.: Российское псих</w:t>
      </w:r>
      <w:r w:rsidRPr="00026ECF">
        <w:rPr>
          <w:rFonts w:ascii="Times New Roman" w:hAnsi="Times New Roman" w:cs="Times New Roman"/>
          <w:sz w:val="28"/>
          <w:szCs w:val="28"/>
        </w:rPr>
        <w:t>о</w:t>
      </w:r>
      <w:r w:rsidRPr="00026ECF">
        <w:rPr>
          <w:rFonts w:ascii="Times New Roman" w:hAnsi="Times New Roman" w:cs="Times New Roman"/>
          <w:sz w:val="28"/>
          <w:szCs w:val="28"/>
        </w:rPr>
        <w:t>логическое общество, 1999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электронный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026ECF" w:rsidRPr="00026ECF" w:rsidRDefault="00026ECF" w:rsidP="00026E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EC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26E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6ECF">
        <w:rPr>
          <w:rFonts w:ascii="Times New Roman" w:hAnsi="Times New Roman" w:cs="Times New Roman"/>
          <w:sz w:val="28"/>
          <w:szCs w:val="28"/>
        </w:rPr>
        <w:t>Шовен</w:t>
      </w:r>
      <w:proofErr w:type="spellEnd"/>
      <w:r w:rsidRPr="00026ECF">
        <w:rPr>
          <w:rFonts w:ascii="Times New Roman" w:hAnsi="Times New Roman" w:cs="Times New Roman"/>
          <w:sz w:val="28"/>
          <w:szCs w:val="28"/>
        </w:rPr>
        <w:t xml:space="preserve">, Р. Поведение животных / Р. </w:t>
      </w:r>
      <w:proofErr w:type="spellStart"/>
      <w:r w:rsidRPr="00026ECF">
        <w:rPr>
          <w:rFonts w:ascii="Times New Roman" w:hAnsi="Times New Roman" w:cs="Times New Roman"/>
          <w:sz w:val="28"/>
          <w:szCs w:val="28"/>
        </w:rPr>
        <w:t>Шовен</w:t>
      </w:r>
      <w:proofErr w:type="spellEnd"/>
      <w:r w:rsidRPr="00026ECF">
        <w:rPr>
          <w:rFonts w:ascii="Times New Roman" w:hAnsi="Times New Roman" w:cs="Times New Roman"/>
          <w:sz w:val="28"/>
          <w:szCs w:val="28"/>
        </w:rPr>
        <w:t>; пер. с фр. Л. С. Бондарч</w:t>
      </w:r>
      <w:r w:rsidRPr="00026ECF">
        <w:rPr>
          <w:rFonts w:ascii="Times New Roman" w:hAnsi="Times New Roman" w:cs="Times New Roman"/>
          <w:sz w:val="28"/>
          <w:szCs w:val="28"/>
        </w:rPr>
        <w:t>у</w:t>
      </w:r>
      <w:r w:rsidRPr="00026ECF">
        <w:rPr>
          <w:rFonts w:ascii="Times New Roman" w:hAnsi="Times New Roman" w:cs="Times New Roman"/>
          <w:sz w:val="28"/>
          <w:szCs w:val="28"/>
        </w:rPr>
        <w:t>ка, З. А. Зориной. - Изд. 2-е. - М.:, 2009. - 487 с.</w:t>
      </w:r>
      <w:r>
        <w:rPr>
          <w:rFonts w:ascii="Times New Roman" w:hAnsi="Times New Roman" w:cs="Times New Roman"/>
          <w:sz w:val="28"/>
          <w:szCs w:val="28"/>
        </w:rPr>
        <w:t xml:space="preserve"> (электронный)</w:t>
      </w:r>
    </w:p>
    <w:p w:rsidR="00026ECF" w:rsidRPr="00026ECF" w:rsidRDefault="00026ECF" w:rsidP="00026E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26ECF">
        <w:rPr>
          <w:rFonts w:ascii="Times New Roman" w:hAnsi="Times New Roman" w:cs="Times New Roman"/>
          <w:sz w:val="28"/>
          <w:szCs w:val="28"/>
        </w:rPr>
        <w:t>. Зорина З.А., Полетаева И.И. Зоопсихология. Элементарное мышление животных: Учебное пособие/З.А.Зорина, И.И. Полетаева.- М.: Аспект Пресс, 2003.</w:t>
      </w:r>
    </w:p>
    <w:p w:rsidR="00026ECF" w:rsidRPr="00026ECF" w:rsidRDefault="00026ECF" w:rsidP="00026E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026ECF">
        <w:rPr>
          <w:rFonts w:ascii="Times New Roman" w:hAnsi="Times New Roman" w:cs="Times New Roman"/>
          <w:sz w:val="28"/>
          <w:szCs w:val="28"/>
        </w:rPr>
        <w:t xml:space="preserve"> Зорина З.А., Полетаева И.И., </w:t>
      </w:r>
      <w:proofErr w:type="spellStart"/>
      <w:r w:rsidRPr="00026ECF">
        <w:rPr>
          <w:rFonts w:ascii="Times New Roman" w:hAnsi="Times New Roman" w:cs="Times New Roman"/>
          <w:sz w:val="28"/>
          <w:szCs w:val="28"/>
        </w:rPr>
        <w:t>Резникова</w:t>
      </w:r>
      <w:proofErr w:type="spellEnd"/>
      <w:r w:rsidRPr="00026ECF">
        <w:rPr>
          <w:rFonts w:ascii="Times New Roman" w:hAnsi="Times New Roman" w:cs="Times New Roman"/>
          <w:sz w:val="28"/>
          <w:szCs w:val="28"/>
        </w:rPr>
        <w:t xml:space="preserve"> Ж.И.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6ECF">
        <w:rPr>
          <w:rFonts w:ascii="Times New Roman" w:hAnsi="Times New Roman" w:cs="Times New Roman"/>
          <w:sz w:val="28"/>
          <w:szCs w:val="28"/>
        </w:rPr>
        <w:t>Основы этологии и ген</w:t>
      </w:r>
      <w:r w:rsidRPr="00026ECF">
        <w:rPr>
          <w:rFonts w:ascii="Times New Roman" w:hAnsi="Times New Roman" w:cs="Times New Roman"/>
          <w:sz w:val="28"/>
          <w:szCs w:val="28"/>
        </w:rPr>
        <w:t>е</w:t>
      </w:r>
      <w:r w:rsidRPr="00026ECF">
        <w:rPr>
          <w:rFonts w:ascii="Times New Roman" w:hAnsi="Times New Roman" w:cs="Times New Roman"/>
          <w:sz w:val="28"/>
          <w:szCs w:val="28"/>
        </w:rPr>
        <w:t>тики поведения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электронный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026ECF" w:rsidRPr="00026ECF" w:rsidRDefault="00026ECF" w:rsidP="00026E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26ECF">
        <w:rPr>
          <w:rFonts w:ascii="Times New Roman" w:hAnsi="Times New Roman" w:cs="Times New Roman"/>
          <w:sz w:val="28"/>
          <w:szCs w:val="28"/>
        </w:rPr>
        <w:t>. Иванов А.А. Этология с основами зоопсихологии: Учебное пособие. - СПб</w:t>
      </w:r>
      <w:proofErr w:type="gramStart"/>
      <w:r w:rsidRPr="00026ECF">
        <w:rPr>
          <w:rFonts w:ascii="Times New Roman" w:hAnsi="Times New Roman" w:cs="Times New Roman"/>
          <w:sz w:val="28"/>
          <w:szCs w:val="28"/>
        </w:rPr>
        <w:t xml:space="preserve">.; </w:t>
      </w:r>
      <w:proofErr w:type="gramEnd"/>
      <w:r w:rsidRPr="00026ECF">
        <w:rPr>
          <w:rFonts w:ascii="Times New Roman" w:hAnsi="Times New Roman" w:cs="Times New Roman"/>
          <w:sz w:val="28"/>
          <w:szCs w:val="28"/>
        </w:rPr>
        <w:t>Издательство «Лань», 2007.</w:t>
      </w:r>
    </w:p>
    <w:p w:rsidR="00026ECF" w:rsidRPr="00026ECF" w:rsidRDefault="00026ECF" w:rsidP="00026E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26ECF">
        <w:rPr>
          <w:rFonts w:ascii="Times New Roman" w:hAnsi="Times New Roman" w:cs="Times New Roman"/>
          <w:sz w:val="28"/>
          <w:szCs w:val="28"/>
        </w:rPr>
        <w:t>. Филиппова Г.Г. Зоопсихология и сравнительная психология: Учебное пособие для студентов высших учебных заведений. М: Академия, 2004.</w:t>
      </w:r>
    </w:p>
    <w:sectPr w:rsidR="00026ECF" w:rsidRPr="00026ECF" w:rsidSect="006E3CB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autoHyphenation/>
  <w:characterSpacingControl w:val="doNotCompress"/>
  <w:compat/>
  <w:rsids>
    <w:rsidRoot w:val="00F11D58"/>
    <w:rsid w:val="00026ECF"/>
    <w:rsid w:val="00320888"/>
    <w:rsid w:val="00340FED"/>
    <w:rsid w:val="003D06B6"/>
    <w:rsid w:val="006E3CBB"/>
    <w:rsid w:val="00803769"/>
    <w:rsid w:val="00F11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Doc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Doc1.dotx</Template>
  <TotalTime>4</TotalTime>
  <Pages>1</Pages>
  <Words>244</Words>
  <Characters>1397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2015-06-19T04:44:00Z</dcterms:created>
  <dcterms:modified xsi:type="dcterms:W3CDTF">2015-06-19T04:48:00Z</dcterms:modified>
</cp:coreProperties>
</file>